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D31E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BUTTILLER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:rsidR="002D31EF" w:rsidRDefault="002D31E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31EF" w:rsidRDefault="002D31E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31EF" w:rsidRDefault="002D31E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Oct.1410</w:t>
      </w:r>
      <w:r>
        <w:rPr>
          <w:rFonts w:ascii="Times New Roman" w:hAnsi="Times New Roman" w:cs="Times New Roman"/>
          <w:sz w:val="24"/>
          <w:szCs w:val="24"/>
        </w:rPr>
        <w:tab/>
        <w:t>John Basset of Bristol(q.v.) bequeathed her a legacy in his Will.</w:t>
      </w:r>
    </w:p>
    <w:p w:rsidR="002D31EF" w:rsidRDefault="002D31E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(Wadley p.85)</w:t>
      </w:r>
    </w:p>
    <w:p w:rsidR="002D31EF" w:rsidRDefault="002D31E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31EF" w:rsidRDefault="002D31E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31EF" w:rsidRPr="002D31EF" w:rsidRDefault="002D31E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  <w:bookmarkStart w:id="0" w:name="_GoBack"/>
      <w:bookmarkEnd w:id="0"/>
    </w:p>
    <w:sectPr w:rsidR="002D31EF" w:rsidRPr="002D31E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1EF" w:rsidRDefault="002D31EF" w:rsidP="00E71FC3">
      <w:pPr>
        <w:spacing w:after="0" w:line="240" w:lineRule="auto"/>
      </w:pPr>
      <w:r>
        <w:separator/>
      </w:r>
    </w:p>
  </w:endnote>
  <w:endnote w:type="continuationSeparator" w:id="0">
    <w:p w:rsidR="002D31EF" w:rsidRDefault="002D31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1EF" w:rsidRDefault="002D31EF" w:rsidP="00E71FC3">
      <w:pPr>
        <w:spacing w:after="0" w:line="240" w:lineRule="auto"/>
      </w:pPr>
      <w:r>
        <w:separator/>
      </w:r>
    </w:p>
  </w:footnote>
  <w:footnote w:type="continuationSeparator" w:id="0">
    <w:p w:rsidR="002D31EF" w:rsidRDefault="002D31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1EF"/>
    <w:rsid w:val="002D31E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2E598"/>
  <w15:chartTrackingRefBased/>
  <w15:docId w15:val="{86171672-729D-4752-B787-FADB4FC08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2016-03-22T15:28:00Z</dcterms:created>
  <dcterms:modified xsi:type="dcterms:W3CDTF">2016-03-22T15:35:00Z</dcterms:modified>
</cp:coreProperties>
</file>